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</w:t>
      </w:r>
      <w:bookmarkStart w:id="0" w:name="_GoBack"/>
      <w:bookmarkEnd w:id="0"/>
      <w:r w:rsidRPr="008D329F">
        <w:rPr>
          <w:color w:val="2E74B5"/>
          <w:sz w:val="26"/>
          <w:lang w:val="el-GR"/>
        </w:rPr>
        <w:t>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60446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60446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τύρφη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60446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0446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Σακί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εμπλουτισμένης </w:t>
            </w:r>
            <w:r w:rsidRPr="0060446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τύρφης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(ξανθιά ή μαύρη)</w:t>
            </w:r>
            <w:r w:rsidRPr="0060446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όγκου </w:t>
            </w:r>
            <w:r w:rsidRPr="0060446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70 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0C55B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0C55B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C55B5"/>
    <w:rsid w:val="000E333F"/>
    <w:rsid w:val="00115F5C"/>
    <w:rsid w:val="0024151E"/>
    <w:rsid w:val="002C5B52"/>
    <w:rsid w:val="0060446E"/>
    <w:rsid w:val="007C3968"/>
    <w:rsid w:val="00802ADE"/>
    <w:rsid w:val="008D329F"/>
    <w:rsid w:val="009A6F68"/>
    <w:rsid w:val="00A834DD"/>
    <w:rsid w:val="00C04700"/>
    <w:rsid w:val="00CF5979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517D1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2</TotalTime>
  <Pages>1</Pages>
  <Words>38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2025-10-03T08:11:00Z</dcterms:created>
  <dcterms:modified xsi:type="dcterms:W3CDTF">2025-11-20T20:45:00Z</dcterms:modified>
</cp:coreProperties>
</file>